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74CD5715" w:rsidR="00B244D5" w:rsidRDefault="00136CE6" w:rsidP="0059536F">
      <w:pPr>
        <w:rPr>
          <w:noProof/>
          <w:lang w:val="id-ID"/>
        </w:rPr>
      </w:pPr>
      <w:r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5D098D6C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C4FEC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54C5F58C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3845FF82">
                <wp:simplePos x="0" y="0"/>
                <wp:positionH relativeFrom="page">
                  <wp:posOffset>-4713890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Chevron 7"/>
                        <wps:cNvSpPr/>
                        <wps:spPr>
                          <a:xfrm>
                            <a:off x="6513537" y="3238375"/>
                            <a:ext cx="697230" cy="1347470"/>
                          </a:xfrm>
                          <a:prstGeom prst="chevron">
                            <a:avLst>
                              <a:gd name="adj" fmla="val 58106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hevron 8"/>
                        <wps:cNvSpPr/>
                        <wps:spPr>
                          <a:xfrm>
                            <a:off x="3576464" y="3209493"/>
                            <a:ext cx="3105954" cy="1329055"/>
                          </a:xfrm>
                          <a:prstGeom prst="chevron">
                            <a:avLst>
                              <a:gd name="adj" fmla="val 35714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93988" y="3561345"/>
                            <a:ext cx="2275205" cy="65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8EAE4" w14:textId="67510138" w:rsidR="00BB5801" w:rsidRPr="00167B1A" w:rsidRDefault="00BB5801" w:rsidP="007D344B">
                              <w:pPr>
                                <w:ind w:firstLine="0"/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67B1A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TA. 20</w:t>
                              </w:r>
                              <w:r w:rsidR="00F378F4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2BFC" id="Group 15" o:spid="_x0000_s1026" style="position:absolute;left:0;text-align:left;margin-left:-371.15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">
                <v:shape id="Trapezoid 1" o:spid="_x0000_s1027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8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29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0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7" o:spid="_x0000_s1031" type="#_x0000_t55" style="position:absolute;left:65135;top:32383;width:6972;height:1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" adj="9049" fillcolor="#c0504d [3205]" strokecolor="white [3201]" strokeweight="3pt"/>
                <v:shape id="Chevron 8" o:spid="_x0000_s1032" type="#_x0000_t55" style="position:absolute;left:35764;top:32094;width:31060;height:13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" adj="18299" fillcolor="#c0504d [3205]" strokecolor="white [3201]" strokeweight="3pt"/>
                <v:shape id="Trapezoid 4" o:spid="_x0000_s1033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42939;top:35613;width:22752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1128EAE4" w14:textId="67510138" w:rsidR="00BB5801" w:rsidRPr="00167B1A" w:rsidRDefault="00BB5801" w:rsidP="007D344B">
                        <w:pPr>
                          <w:ind w:firstLine="0"/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67B1A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TA. 20</w:t>
                        </w:r>
                        <w:r w:rsidR="00F378F4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B3196"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1DE5EBC6">
                <wp:simplePos x="0" y="0"/>
                <wp:positionH relativeFrom="page">
                  <wp:posOffset>3393966</wp:posOffset>
                </wp:positionH>
                <wp:positionV relativeFrom="paragraph">
                  <wp:posOffset>-7620</wp:posOffset>
                </wp:positionV>
                <wp:extent cx="3867741" cy="139255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7741" cy="139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BA1F0" w14:textId="2FBDEBCA" w:rsidR="00F378F4" w:rsidRDefault="00F43E2F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3E2F"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RENCANA KERJA</w:t>
                            </w:r>
                          </w:p>
                          <w:p w14:paraId="240B81AC" w14:textId="1526319F" w:rsidR="00F43E2F" w:rsidRPr="00167B1A" w:rsidRDefault="00F43E2F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Franklin Gothic Heavy" w:hAnsi="Franklin Gothic Heavy"/>
                                <w:color w:val="000000" w:themeColor="text1"/>
                                <w:sz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(RENJA)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980E0" id="Text Box 2" o:spid="_x0000_s1035" type="#_x0000_t202" style="position:absolute;left:0;text-align:left;margin-left:267.25pt;margin-top:-.6pt;width:304.55pt;height:109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" filled="f" stroked="f">
                <v:textbox>
                  <w:txbxContent>
                    <w:p w14:paraId="66FBA1F0" w14:textId="2FBDEBCA" w:rsidR="00F378F4" w:rsidRDefault="00F43E2F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3E2F"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RENCANA KERJA</w:t>
                      </w:r>
                    </w:p>
                    <w:p w14:paraId="240B81AC" w14:textId="1526319F" w:rsidR="00F43E2F" w:rsidRPr="00167B1A" w:rsidRDefault="00F43E2F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Franklin Gothic Heavy" w:hAnsi="Franklin Gothic Heavy"/>
                          <w:color w:val="000000" w:themeColor="text1"/>
                          <w:sz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(RENJA)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6DBA7BBB" w:rsidR="0059536F" w:rsidRPr="00251BE6" w:rsidRDefault="0059536F" w:rsidP="0059536F">
      <w:pPr>
        <w:rPr>
          <w:b/>
        </w:rPr>
      </w:pPr>
    </w:p>
    <w:p w14:paraId="03E0C43C" w14:textId="6099A823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0D4F382" w14:textId="1030CB3E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FBDD60F" w14:textId="76820381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40C9EC7E" w14:textId="55233E21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6A1BACC1">
                <wp:simplePos x="0" y="0"/>
                <wp:positionH relativeFrom="margin">
                  <wp:posOffset>857593</wp:posOffset>
                </wp:positionH>
                <wp:positionV relativeFrom="paragraph">
                  <wp:posOffset>6985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36" type="#_x0000_t202" style="position:absolute;margin-left:67.55pt;margin-top:.5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DD77D4">
      <w:headerReference w:type="even" r:id="rId10"/>
      <w:headerReference w:type="default" r:id="rId11"/>
      <w:headerReference w:type="first" r:id="rId12"/>
      <w:type w:val="oddPage"/>
      <w:pgSz w:w="11907" w:h="16839" w:code="9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C1443" w14:textId="77777777" w:rsidR="002236C4" w:rsidRDefault="002236C4" w:rsidP="002A32FD">
      <w:r>
        <w:separator/>
      </w:r>
    </w:p>
  </w:endnote>
  <w:endnote w:type="continuationSeparator" w:id="0">
    <w:p w14:paraId="6B1BED83" w14:textId="77777777" w:rsidR="002236C4" w:rsidRDefault="002236C4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1D158" w14:textId="77777777" w:rsidR="002236C4" w:rsidRDefault="002236C4" w:rsidP="002A32FD">
      <w:r>
        <w:separator/>
      </w:r>
    </w:p>
  </w:footnote>
  <w:footnote w:type="continuationSeparator" w:id="0">
    <w:p w14:paraId="59D34157" w14:textId="77777777" w:rsidR="002236C4" w:rsidRDefault="002236C4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5707"/>
    <w:rsid w:val="001A223B"/>
    <w:rsid w:val="001A43AF"/>
    <w:rsid w:val="001A5AD5"/>
    <w:rsid w:val="001A76BF"/>
    <w:rsid w:val="001B186E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236C4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60939"/>
    <w:rsid w:val="00367A2B"/>
    <w:rsid w:val="00371E51"/>
    <w:rsid w:val="00372D87"/>
    <w:rsid w:val="003739B2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A6E0E"/>
    <w:rsid w:val="007B168D"/>
    <w:rsid w:val="007B1A78"/>
    <w:rsid w:val="007B2A09"/>
    <w:rsid w:val="007B5876"/>
    <w:rsid w:val="007C371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3EDB"/>
    <w:rsid w:val="008F6C25"/>
    <w:rsid w:val="00913411"/>
    <w:rsid w:val="0092557E"/>
    <w:rsid w:val="00941E80"/>
    <w:rsid w:val="00953BBC"/>
    <w:rsid w:val="009543CF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43E2F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3F51-FDE6-47E0-B3DE-666AE5D6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17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10</cp:revision>
  <cp:lastPrinted>2020-03-16T21:02:00Z</cp:lastPrinted>
  <dcterms:created xsi:type="dcterms:W3CDTF">2020-03-16T13:44:00Z</dcterms:created>
  <dcterms:modified xsi:type="dcterms:W3CDTF">2020-03-16T21:02:00Z</dcterms:modified>
</cp:coreProperties>
</file>